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51203" w14:textId="77777777" w:rsidR="00F27408" w:rsidRDefault="00F27408" w:rsidP="00F274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CRANDESDEN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7A70AA6B" w14:textId="77777777" w:rsidR="00F27408" w:rsidRDefault="00F27408" w:rsidP="00F27408">
      <w:pPr>
        <w:pStyle w:val="NoSpacing"/>
        <w:rPr>
          <w:rFonts w:cs="Times New Roman"/>
          <w:szCs w:val="24"/>
        </w:rPr>
      </w:pPr>
    </w:p>
    <w:p w14:paraId="4F46C6F4" w14:textId="77777777" w:rsidR="00F27408" w:rsidRDefault="00F27408" w:rsidP="00F27408">
      <w:pPr>
        <w:pStyle w:val="NoSpacing"/>
        <w:rPr>
          <w:rFonts w:cs="Times New Roman"/>
          <w:szCs w:val="24"/>
        </w:rPr>
      </w:pPr>
    </w:p>
    <w:p w14:paraId="694B67C3" w14:textId="77777777" w:rsidR="00F27408" w:rsidRDefault="00F27408" w:rsidP="00F274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Jan.1485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Maidstone,</w:t>
      </w:r>
    </w:p>
    <w:p w14:paraId="0CD89DFA" w14:textId="77777777" w:rsidR="00F27408" w:rsidRDefault="00F27408" w:rsidP="00F274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Kent, 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Richard Culpeper(q.v.).</w:t>
      </w:r>
    </w:p>
    <w:p w14:paraId="6D313624" w14:textId="77777777" w:rsidR="00F27408" w:rsidRDefault="00F27408" w:rsidP="00F27408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3F6F75F" w14:textId="77777777" w:rsidR="00F27408" w:rsidRDefault="00F27408" w:rsidP="00F27408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pp.125-6)</w:t>
      </w:r>
    </w:p>
    <w:p w14:paraId="047CA765" w14:textId="77777777" w:rsidR="00F27408" w:rsidRDefault="00F27408" w:rsidP="00F27408">
      <w:pPr>
        <w:pStyle w:val="NoSpacing"/>
        <w:rPr>
          <w:rFonts w:eastAsia="Times New Roman" w:cs="Times New Roman"/>
          <w:szCs w:val="24"/>
        </w:rPr>
      </w:pPr>
    </w:p>
    <w:p w14:paraId="3D2E83CA" w14:textId="77777777" w:rsidR="00F27408" w:rsidRDefault="00F27408" w:rsidP="00F27408">
      <w:pPr>
        <w:pStyle w:val="NoSpacing"/>
        <w:rPr>
          <w:rFonts w:eastAsia="Times New Roman" w:cs="Times New Roman"/>
          <w:szCs w:val="24"/>
        </w:rPr>
      </w:pPr>
    </w:p>
    <w:p w14:paraId="3C82BBC4" w14:textId="77777777" w:rsidR="00F27408" w:rsidRDefault="00F27408" w:rsidP="00F2740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September 2023</w:t>
      </w:r>
    </w:p>
    <w:p w14:paraId="02984FF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FF114" w14:textId="77777777" w:rsidR="00F27408" w:rsidRDefault="00F27408" w:rsidP="009139A6">
      <w:r>
        <w:separator/>
      </w:r>
    </w:p>
  </w:endnote>
  <w:endnote w:type="continuationSeparator" w:id="0">
    <w:p w14:paraId="0F99096E" w14:textId="77777777" w:rsidR="00F27408" w:rsidRDefault="00F274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2A4A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BE30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39F0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F7199" w14:textId="77777777" w:rsidR="00F27408" w:rsidRDefault="00F27408" w:rsidP="009139A6">
      <w:r>
        <w:separator/>
      </w:r>
    </w:p>
  </w:footnote>
  <w:footnote w:type="continuationSeparator" w:id="0">
    <w:p w14:paraId="00BBB746" w14:textId="77777777" w:rsidR="00F27408" w:rsidRDefault="00F274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B410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BFFA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EAC3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40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27408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5FE16"/>
  <w15:chartTrackingRefBased/>
  <w15:docId w15:val="{10B8D457-9140-4E34-BD07-530873AD8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2023-09-23T20:29:00Z</dcterms:created>
  <dcterms:modified xsi:type="dcterms:W3CDTF">2023-09-23T20:30:00Z</dcterms:modified>
</cp:coreProperties>
</file>